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B6A3F" w:rsidRDefault="00E95E0C">
      <w:r w:rsidRPr="00567C58">
        <w:rPr>
          <w:noProof/>
        </w:rPr>
        <w:drawing>
          <wp:anchor distT="0" distB="0" distL="114300" distR="114300" simplePos="0" relativeHeight="251660288" behindDoc="0" locked="0" layoutInCell="1" allowOverlap="1" wp14:anchorId="288CD445" wp14:editId="3DB82B51">
            <wp:simplePos x="0" y="0"/>
            <wp:positionH relativeFrom="column">
              <wp:posOffset>7206</wp:posOffset>
            </wp:positionH>
            <wp:positionV relativeFrom="paragraph">
              <wp:posOffset>-61389</wp:posOffset>
            </wp:positionV>
            <wp:extent cx="4755867" cy="1066165"/>
            <wp:effectExtent l="0" t="0" r="6985" b="635"/>
            <wp:wrapNone/>
            <wp:docPr id="1" name="図 1" descr="C:\Users\Teacher24\AppData\Local\Microsoft\Windows\Temporary Internet Files\Content.IE5\SB7FR936\p68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eacher24\AppData\Local\Microsoft\Windows\Temporary Internet Files\Content.IE5\SB7FR936\p68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5867" cy="106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2D83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5D628A81" wp14:editId="28686D07">
                <wp:simplePos x="0" y="0"/>
                <wp:positionH relativeFrom="column">
                  <wp:posOffset>4799330</wp:posOffset>
                </wp:positionH>
                <wp:positionV relativeFrom="paragraph">
                  <wp:posOffset>0</wp:posOffset>
                </wp:positionV>
                <wp:extent cx="6992620" cy="1222375"/>
                <wp:effectExtent l="0" t="0" r="0" b="0"/>
                <wp:wrapSquare wrapText="bothSides"/>
                <wp:docPr id="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92620" cy="1222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6295D" w:rsidRDefault="0016295D" w:rsidP="00303770">
                            <w:pPr>
                              <w:spacing w:line="0" w:lineRule="atLeast"/>
                              <w:ind w:rightChars="715" w:right="1501" w:firstLineChars="100" w:firstLine="21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関東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でも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梅雨入りの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宣言がありました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ね。この時期の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花といえば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、</w:t>
                            </w:r>
                            <w:r w:rsidRPr="00567C58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16295D" w:rsidRPr="00567C58">
                                    <w:rPr>
                                      <w:rFonts w:ascii="HG丸ｺﾞｼｯｸM-PRO" w:eastAsia="HG丸ｺﾞｼｯｸM-PRO" w:hAnsi="HG丸ｺﾞｼｯｸM-PRO" w:hint="eastAsia"/>
                                      <w:sz w:val="10"/>
                                    </w:rPr>
                                    <w:t>あじさい</w:t>
                                  </w:r>
                                </w:rt>
                                <w:rubyBase>
                                  <w:r w:rsidR="0016295D" w:rsidRPr="00567C58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紫陽花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ですね</w:t>
                            </w:r>
                            <w:r w:rsidRPr="00567C5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。</w:t>
                            </w:r>
                          </w:p>
                          <w:p w:rsidR="0016295D" w:rsidRDefault="0016295D" w:rsidP="00E70CDF">
                            <w:pPr>
                              <w:ind w:rightChars="715" w:right="1501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567C5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色が変化する花として知られていますが、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実は</w:t>
                            </w:r>
                            <w:r w:rsidRPr="00567C5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土がアルカリ性になるとピンク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色</w:t>
                            </w:r>
                            <w:r w:rsidRPr="00567C5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に</w:t>
                            </w:r>
                            <w:r w:rsidR="00E07FC4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、</w:t>
                            </w:r>
                          </w:p>
                          <w:p w:rsidR="0016295D" w:rsidRPr="00FD538E" w:rsidRDefault="0016295D" w:rsidP="00E70CDF">
                            <w:pPr>
                              <w:ind w:rightChars="715" w:right="1501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567C5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土が酸性だと青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色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なります</w:t>
                            </w:r>
                            <w:r w:rsidRPr="00567C5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。土の違いで花の色が変わるなんて、自然は面白いですね。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628A81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377.9pt;margin-top:0;width:550.6pt;height:96.2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" filled="f" stroked="f">
                <v:textbox>
                  <w:txbxContent>
                    <w:p w:rsidR="0016295D" w:rsidRDefault="0016295D" w:rsidP="00303770">
                      <w:pPr>
                        <w:spacing w:line="0" w:lineRule="atLeast"/>
                        <w:ind w:rightChars="715" w:right="1501" w:firstLineChars="100" w:firstLine="210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関東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t>でも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梅雨入りの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t>宣言がありました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ね。この時期の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t>花といえば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、</w:t>
                      </w:r>
                      <w:r w:rsidRPr="00567C58"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0"/>
                            <w:hpsRaise w:val="24"/>
                            <w:hpsBaseText w:val="21"/>
                            <w:lid w:val="ja-JP"/>
                          </w:rubyPr>
                          <w:rt>
                            <w:r w:rsidR="0016295D" w:rsidRPr="00567C58">
                              <w:rPr>
                                <w:rFonts w:ascii="HG丸ｺﾞｼｯｸM-PRO" w:eastAsia="HG丸ｺﾞｼｯｸM-PRO" w:hAnsi="HG丸ｺﾞｼｯｸM-PRO" w:hint="eastAsia"/>
                                <w:sz w:val="10"/>
                              </w:rPr>
                              <w:t>あじさい</w:t>
                            </w:r>
                          </w:rt>
                          <w:rubyBase>
                            <w:r w:rsidR="0016295D" w:rsidRPr="00567C5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紫陽花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ですね</w:t>
                      </w:r>
                      <w:r w:rsidRPr="00567C58">
                        <w:rPr>
                          <w:rFonts w:ascii="HG丸ｺﾞｼｯｸM-PRO" w:eastAsia="HG丸ｺﾞｼｯｸM-PRO" w:hAnsi="HG丸ｺﾞｼｯｸM-PRO" w:hint="eastAsia"/>
                        </w:rPr>
                        <w:t>。</w:t>
                      </w:r>
                    </w:p>
                    <w:p w:rsidR="0016295D" w:rsidRDefault="0016295D" w:rsidP="00E70CDF">
                      <w:pPr>
                        <w:ind w:rightChars="715" w:right="1501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567C58">
                        <w:rPr>
                          <w:rFonts w:ascii="HG丸ｺﾞｼｯｸM-PRO" w:eastAsia="HG丸ｺﾞｼｯｸM-PRO" w:hAnsi="HG丸ｺﾞｼｯｸM-PRO" w:hint="eastAsia"/>
                        </w:rPr>
                        <w:t>色が変化する花として知られていますが、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実は</w:t>
                      </w:r>
                      <w:r w:rsidRPr="00567C58">
                        <w:rPr>
                          <w:rFonts w:ascii="HG丸ｺﾞｼｯｸM-PRO" w:eastAsia="HG丸ｺﾞｼｯｸM-PRO" w:hAnsi="HG丸ｺﾞｼｯｸM-PRO" w:hint="eastAsia"/>
                        </w:rPr>
                        <w:t>土がアルカリ性になるとピンク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色</w:t>
                      </w:r>
                      <w:r w:rsidRPr="00567C58">
                        <w:rPr>
                          <w:rFonts w:ascii="HG丸ｺﾞｼｯｸM-PRO" w:eastAsia="HG丸ｺﾞｼｯｸM-PRO" w:hAnsi="HG丸ｺﾞｼｯｸM-PRO" w:hint="eastAsia"/>
                        </w:rPr>
                        <w:t>に</w:t>
                      </w:r>
                      <w:r w:rsidR="00E07FC4">
                        <w:rPr>
                          <w:rFonts w:ascii="HG丸ｺﾞｼｯｸM-PRO" w:eastAsia="HG丸ｺﾞｼｯｸM-PRO" w:hAnsi="HG丸ｺﾞｼｯｸM-PRO" w:hint="eastAsia"/>
                        </w:rPr>
                        <w:t>、</w:t>
                      </w:r>
                      <w:bookmarkStart w:id="1" w:name="_GoBack"/>
                      <w:bookmarkEnd w:id="1"/>
                    </w:p>
                    <w:p w:rsidR="0016295D" w:rsidRPr="00FD538E" w:rsidRDefault="0016295D" w:rsidP="00E70CDF">
                      <w:pPr>
                        <w:ind w:rightChars="715" w:right="1501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567C58">
                        <w:rPr>
                          <w:rFonts w:ascii="HG丸ｺﾞｼｯｸM-PRO" w:eastAsia="HG丸ｺﾞｼｯｸM-PRO" w:hAnsi="HG丸ｺﾞｼｯｸM-PRO" w:hint="eastAsia"/>
                        </w:rPr>
                        <w:t>土が酸性だと青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色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t>に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なります</w:t>
                      </w:r>
                      <w:r w:rsidRPr="00567C58">
                        <w:rPr>
                          <w:rFonts w:ascii="HG丸ｺﾞｼｯｸM-PRO" w:eastAsia="HG丸ｺﾞｼｯｸM-PRO" w:hAnsi="HG丸ｺﾞｼｯｸM-PRO" w:hint="eastAsia"/>
                        </w:rPr>
                        <w:t>。土の違いで花の色が変わるなんて、自然は面白いですね。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2F6FF2" w:rsidRDefault="002F6FF2"/>
    <w:p w:rsidR="002F6FF2" w:rsidRDefault="00D074B9">
      <w:r w:rsidRPr="00DF2193">
        <w:rPr>
          <w:noProof/>
        </w:rPr>
        <w:drawing>
          <wp:anchor distT="0" distB="0" distL="114300" distR="114300" simplePos="0" relativeHeight="251662336" behindDoc="0" locked="0" layoutInCell="1" allowOverlap="1" wp14:anchorId="13E074BD" wp14:editId="24EB34B4">
            <wp:simplePos x="0" y="0"/>
            <wp:positionH relativeFrom="column">
              <wp:posOffset>8690137</wp:posOffset>
            </wp:positionH>
            <wp:positionV relativeFrom="paragraph">
              <wp:posOffset>443230</wp:posOffset>
            </wp:positionV>
            <wp:extent cx="2973277" cy="3495040"/>
            <wp:effectExtent l="0" t="0" r="0" b="0"/>
            <wp:wrapNone/>
            <wp:docPr id="5" name="図 5" descr="C:\Users\Teacher24\AppData\Local\Microsoft\Windows\Temporary Internet Files\Content.IE5\SB7FR936\p65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eacher24\AppData\Local\Microsoft\Windows\Temporary Internet Files\Content.IE5\SB7FR936\p65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277" cy="349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2F6FF2" w:rsidRDefault="0016295D">
      <w:r w:rsidRPr="00303770">
        <w:rPr>
          <w:noProof/>
        </w:rPr>
        <w:drawing>
          <wp:anchor distT="0" distB="0" distL="114300" distR="114300" simplePos="0" relativeHeight="251677696" behindDoc="0" locked="0" layoutInCell="1" allowOverlap="1" wp14:anchorId="129C20A1" wp14:editId="0A9C7EC2">
            <wp:simplePos x="0" y="0"/>
            <wp:positionH relativeFrom="column">
              <wp:posOffset>7066915</wp:posOffset>
            </wp:positionH>
            <wp:positionV relativeFrom="paragraph">
              <wp:posOffset>381635</wp:posOffset>
            </wp:positionV>
            <wp:extent cx="1167765" cy="563245"/>
            <wp:effectExtent l="0" t="0" r="0" b="8255"/>
            <wp:wrapNone/>
            <wp:docPr id="17" name="図 17" descr="C:\Users\Teacher24\AppData\Local\Microsoft\Windows\Temporary Internet Files\Content.IE5\SB7FR936\p68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Teacher24\AppData\Local\Microsoft\Windows\Temporary Internet Files\Content.IE5\SB7FR936\p68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167765" cy="56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F6FF2" w:rsidRDefault="002F6FF2" w:rsidP="00567C58">
      <w:pPr>
        <w:spacing w:line="0" w:lineRule="atLeast"/>
        <w:ind w:rightChars="923" w:right="1938"/>
        <w:rPr>
          <w:rFonts w:ascii="HG丸ｺﾞｼｯｸM-PRO" w:eastAsia="HG丸ｺﾞｼｯｸM-PRO" w:hAnsi="HG丸ｺﾞｼｯｸM-PRO"/>
        </w:rPr>
      </w:pPr>
      <w:r>
        <w:rPr>
          <w:rFonts w:hint="eastAsia"/>
        </w:rPr>
        <w:t xml:space="preserve">　</w:t>
      </w:r>
    </w:p>
    <w:p w:rsidR="0023449C" w:rsidRPr="00DB7F74" w:rsidRDefault="0023449C" w:rsidP="0023449C">
      <w:pPr>
        <w:spacing w:line="0" w:lineRule="atLeast"/>
        <w:ind w:firstLineChars="50" w:firstLine="105"/>
        <w:jc w:val="center"/>
        <w:rPr>
          <w:rFonts w:ascii="HG丸ｺﾞｼｯｸM-PRO" w:eastAsia="HG丸ｺﾞｼｯｸM-PRO" w:hAnsi="HG丸ｺﾞｼｯｸM-PRO"/>
          <w:kern w:val="0"/>
          <w:sz w:val="20"/>
        </w:rPr>
      </w:pPr>
      <w:r w:rsidRPr="00DB7F74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778A33CD" wp14:editId="0BF22CB9">
                <wp:simplePos x="0" y="0"/>
                <wp:positionH relativeFrom="column">
                  <wp:posOffset>5565494</wp:posOffset>
                </wp:positionH>
                <wp:positionV relativeFrom="paragraph">
                  <wp:posOffset>36195</wp:posOffset>
                </wp:positionV>
                <wp:extent cx="2880995" cy="1498408"/>
                <wp:effectExtent l="0" t="0" r="0" b="0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0995" cy="14984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6295D" w:rsidRPr="00F42D83" w:rsidRDefault="0016295D" w:rsidP="0023449C">
                            <w:pPr>
                              <w:tabs>
                                <w:tab w:val="left" w:pos="3969"/>
                              </w:tabs>
                              <w:spacing w:line="360" w:lineRule="auto"/>
                              <w:rPr>
                                <w:rFonts w:ascii="HG創英角ｺﾞｼｯｸUB" w:eastAsia="HG創英角ｺﾞｼｯｸUB" w:hAnsi="HG創英角ｺﾞｼｯｸUB"/>
                                <w:color w:val="000000" w:themeColor="text1"/>
                                <w:sz w:val="20"/>
                              </w:rPr>
                            </w:pPr>
                            <w:r w:rsidRPr="0023449C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000000" w:themeColor="text1"/>
                                <w:sz w:val="28"/>
                              </w:rPr>
                              <w:t>歯周病</w:t>
                            </w:r>
                            <w:r w:rsidRPr="00F42D83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000000" w:themeColor="text1"/>
                                <w:sz w:val="24"/>
                              </w:rPr>
                              <w:t>とは</w:t>
                            </w:r>
                            <w:r w:rsidRPr="00F42D83">
                              <w:rPr>
                                <w:rFonts w:ascii="HG創英角ｺﾞｼｯｸUB" w:eastAsia="HG創英角ｺﾞｼｯｸUB" w:hAnsi="HG創英角ｺﾞｼｯｸUB" w:hint="eastAsia"/>
                                <w:color w:val="000000" w:themeColor="text1"/>
                                <w:sz w:val="24"/>
                              </w:rPr>
                              <w:t>･･･</w:t>
                            </w:r>
                            <w:r w:rsidRPr="00F42D83">
                              <w:rPr>
                                <w:rFonts w:ascii="HG創英角ｺﾞｼｯｸUB" w:eastAsia="HG創英角ｺﾞｼｯｸUB" w:hAnsi="HG創英角ｺﾞｼｯｸUB" w:hint="eastAsia"/>
                                <w:color w:val="000000" w:themeColor="text1"/>
                                <w:sz w:val="20"/>
                              </w:rPr>
                              <w:t xml:space="preserve">　</w:t>
                            </w:r>
                          </w:p>
                          <w:p w:rsidR="0016295D" w:rsidRDefault="0016295D" w:rsidP="0023449C">
                            <w:pPr>
                              <w:tabs>
                                <w:tab w:val="left" w:pos="3969"/>
                              </w:tabs>
                              <w:spacing w:line="140" w:lineRule="atLeas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0"/>
                              </w:rPr>
                            </w:pPr>
                            <w:r w:rsidRPr="00F42D83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0"/>
                              </w:rPr>
                              <w:t>歯と歯</w:t>
                            </w:r>
                            <w:proofErr w:type="gramStart"/>
                            <w:r w:rsidRPr="00F42D83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0"/>
                              </w:rPr>
                              <w:t>ぐきの</w:t>
                            </w:r>
                            <w:proofErr w:type="gramEnd"/>
                            <w:r w:rsidRPr="00F42D83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0"/>
                              </w:rPr>
                              <w:t>間に歯垢がたまり、</w:t>
                            </w:r>
                          </w:p>
                          <w:p w:rsidR="0016295D" w:rsidRDefault="0016295D" w:rsidP="0023449C">
                            <w:pPr>
                              <w:tabs>
                                <w:tab w:val="left" w:pos="3969"/>
                              </w:tabs>
                              <w:spacing w:line="140" w:lineRule="atLeas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0"/>
                              </w:rPr>
                            </w:pPr>
                            <w:r w:rsidRPr="00F42D83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0"/>
                              </w:rPr>
                              <w:t>歯</w:t>
                            </w:r>
                            <w:proofErr w:type="gramStart"/>
                            <w:r w:rsidRPr="00F42D83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0"/>
                              </w:rPr>
                              <w:t>ぐ</w:t>
                            </w:r>
                            <w:proofErr w:type="gramEnd"/>
                            <w:r w:rsidRPr="00F42D83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0"/>
                              </w:rPr>
                              <w:t>きに炎症を起こしてしまう病気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0"/>
                              </w:rPr>
                              <w:t>。</w:t>
                            </w:r>
                          </w:p>
                          <w:p w:rsidR="0016295D" w:rsidRPr="0016295D" w:rsidRDefault="0016295D" w:rsidP="0023449C">
                            <w:pPr>
                              <w:tabs>
                                <w:tab w:val="left" w:pos="3969"/>
                              </w:tabs>
                              <w:spacing w:line="140" w:lineRule="atLeas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0"/>
                              </w:rPr>
                            </w:pPr>
                            <w:r w:rsidRPr="00F42D83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0"/>
                              </w:rPr>
                              <w:t>放置すると歯が抜けて落ちてしま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0"/>
                              </w:rPr>
                              <w:t>うことも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0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8A33CD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438.25pt;margin-top:2.85pt;width:226.85pt;height:118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" filled="f" stroked="f">
                <v:textbox>
                  <w:txbxContent>
                    <w:p w:rsidR="0016295D" w:rsidRPr="00F42D83" w:rsidRDefault="0016295D" w:rsidP="0023449C">
                      <w:pPr>
                        <w:tabs>
                          <w:tab w:val="left" w:pos="3969"/>
                        </w:tabs>
                        <w:spacing w:line="360" w:lineRule="auto"/>
                        <w:rPr>
                          <w:rFonts w:ascii="HG創英角ｺﾞｼｯｸUB" w:eastAsia="HG創英角ｺﾞｼｯｸUB" w:hAnsi="HG創英角ｺﾞｼｯｸUB"/>
                          <w:color w:val="000000" w:themeColor="text1"/>
                          <w:sz w:val="20"/>
                        </w:rPr>
                      </w:pPr>
                      <w:r w:rsidRPr="0023449C">
                        <w:rPr>
                          <w:rFonts w:asciiTheme="majorEastAsia" w:eastAsiaTheme="majorEastAsia" w:hAnsiTheme="majorEastAsia" w:hint="eastAsia"/>
                          <w:b/>
                          <w:color w:val="000000" w:themeColor="text1"/>
                          <w:sz w:val="28"/>
                        </w:rPr>
                        <w:t>歯周病</w:t>
                      </w:r>
                      <w:r w:rsidRPr="00F42D83">
                        <w:rPr>
                          <w:rFonts w:asciiTheme="majorEastAsia" w:eastAsiaTheme="majorEastAsia" w:hAnsiTheme="majorEastAsia" w:hint="eastAsia"/>
                          <w:b/>
                          <w:color w:val="000000" w:themeColor="text1"/>
                          <w:sz w:val="24"/>
                        </w:rPr>
                        <w:t>とは</w:t>
                      </w:r>
                      <w:r w:rsidRPr="00F42D83">
                        <w:rPr>
                          <w:rFonts w:ascii="HG創英角ｺﾞｼｯｸUB" w:eastAsia="HG創英角ｺﾞｼｯｸUB" w:hAnsi="HG創英角ｺﾞｼｯｸUB" w:hint="eastAsia"/>
                          <w:color w:val="000000" w:themeColor="text1"/>
                          <w:sz w:val="24"/>
                        </w:rPr>
                        <w:t>･･･</w:t>
                      </w:r>
                      <w:r w:rsidRPr="00F42D83">
                        <w:rPr>
                          <w:rFonts w:ascii="HG創英角ｺﾞｼｯｸUB" w:eastAsia="HG創英角ｺﾞｼｯｸUB" w:hAnsi="HG創英角ｺﾞｼｯｸUB" w:hint="eastAsia"/>
                          <w:color w:val="000000" w:themeColor="text1"/>
                          <w:sz w:val="20"/>
                        </w:rPr>
                        <w:t xml:space="preserve">　</w:t>
                      </w:r>
                    </w:p>
                    <w:p w:rsidR="0016295D" w:rsidRDefault="0016295D" w:rsidP="0023449C">
                      <w:pPr>
                        <w:tabs>
                          <w:tab w:val="left" w:pos="3969"/>
                        </w:tabs>
                        <w:spacing w:line="140" w:lineRule="atLeas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0"/>
                        </w:rPr>
                      </w:pPr>
                      <w:r w:rsidRPr="00F42D83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0"/>
                        </w:rPr>
                        <w:t>歯と歯</w:t>
                      </w:r>
                      <w:proofErr w:type="gramStart"/>
                      <w:r w:rsidRPr="00F42D83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0"/>
                        </w:rPr>
                        <w:t>ぐきの</w:t>
                      </w:r>
                      <w:proofErr w:type="gramEnd"/>
                      <w:r w:rsidRPr="00F42D83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0"/>
                        </w:rPr>
                        <w:t>間に歯垢がたまり、</w:t>
                      </w:r>
                    </w:p>
                    <w:p w:rsidR="0016295D" w:rsidRDefault="0016295D" w:rsidP="0023449C">
                      <w:pPr>
                        <w:tabs>
                          <w:tab w:val="left" w:pos="3969"/>
                        </w:tabs>
                        <w:spacing w:line="140" w:lineRule="atLeas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0"/>
                        </w:rPr>
                      </w:pPr>
                      <w:r w:rsidRPr="00F42D83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0"/>
                        </w:rPr>
                        <w:t>歯</w:t>
                      </w:r>
                      <w:proofErr w:type="gramStart"/>
                      <w:r w:rsidRPr="00F42D83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0"/>
                        </w:rPr>
                        <w:t>ぐ</w:t>
                      </w:r>
                      <w:proofErr w:type="gramEnd"/>
                      <w:r w:rsidRPr="00F42D83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0"/>
                        </w:rPr>
                        <w:t>きに炎症を起こしてしまう病気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0"/>
                        </w:rPr>
                        <w:t>。</w:t>
                      </w:r>
                    </w:p>
                    <w:p w:rsidR="0016295D" w:rsidRPr="0016295D" w:rsidRDefault="0016295D" w:rsidP="0023449C">
                      <w:pPr>
                        <w:tabs>
                          <w:tab w:val="left" w:pos="3969"/>
                        </w:tabs>
                        <w:spacing w:line="140" w:lineRule="atLeas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0"/>
                        </w:rPr>
                      </w:pPr>
                      <w:r w:rsidRPr="00F42D83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0"/>
                        </w:rPr>
                        <w:t>放置すると歯が抜けて落ちてしま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0"/>
                        </w:rPr>
                        <w:t>うことも</w:t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0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Pr="00DB7F74">
        <w:rPr>
          <w:rFonts w:ascii="HG丸ｺﾞｼｯｸM-PRO" w:eastAsia="HG丸ｺﾞｼｯｸM-PRO" w:hAnsi="HG丸ｺﾞｼｯｸM-PRO" w:hint="eastAsia"/>
          <w:noProof/>
          <w:spacing w:val="1"/>
          <w:kern w:val="0"/>
          <w:sz w:val="48"/>
        </w:rPr>
        <mc:AlternateContent>
          <mc:Choice Requires="wps">
            <w:drawing>
              <wp:anchor distT="0" distB="0" distL="114300" distR="114300" simplePos="0" relativeHeight="251677183" behindDoc="0" locked="0" layoutInCell="1" allowOverlap="1" wp14:anchorId="7118AE1B" wp14:editId="5ADC3FC3">
                <wp:simplePos x="0" y="0"/>
                <wp:positionH relativeFrom="column">
                  <wp:posOffset>5502349</wp:posOffset>
                </wp:positionH>
                <wp:positionV relativeFrom="paragraph">
                  <wp:posOffset>132390</wp:posOffset>
                </wp:positionV>
                <wp:extent cx="2730751" cy="1158240"/>
                <wp:effectExtent l="209550" t="0" r="12700" b="22860"/>
                <wp:wrapNone/>
                <wp:docPr id="14" name="角丸四角形吹き出し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30751" cy="1158240"/>
                        </a:xfrm>
                        <a:prstGeom prst="wedgeRoundRectCallout">
                          <a:avLst>
                            <a:gd name="adj1" fmla="val -67044"/>
                            <a:gd name="adj2" fmla="val -2798"/>
                            <a:gd name="adj3" fmla="val 16667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6295D" w:rsidRDefault="0016295D" w:rsidP="00FD538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18AE1B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14" o:spid="_x0000_s1028" type="#_x0000_t62" style="position:absolute;left:0;text-align:left;margin-left:433.25pt;margin-top:10.4pt;width:215pt;height:91.2pt;z-index:2516771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" adj="-3682,10196" filled="f" strokecolor="#1f4d78 [1604]" strokeweight="1pt">
                <v:textbox>
                  <w:txbxContent>
                    <w:p w:rsidR="0016295D" w:rsidRDefault="0016295D" w:rsidP="00FD538E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F868B8" w:rsidRPr="00DB7F74">
        <w:rPr>
          <w:rFonts w:ascii="HG丸ｺﾞｼｯｸM-PRO" w:eastAsia="HG丸ｺﾞｼｯｸM-PRO" w:hAnsi="HG丸ｺﾞｼｯｸM-PRO" w:hint="eastAsia"/>
          <w:kern w:val="0"/>
          <w:sz w:val="20"/>
        </w:rPr>
        <w:t>平成</w:t>
      </w:r>
      <w:r w:rsidR="0016295D" w:rsidRPr="00DB7F74">
        <w:rPr>
          <w:rFonts w:ascii="HG丸ｺﾞｼｯｸM-PRO" w:eastAsia="HG丸ｺﾞｼｯｸM-PRO" w:hAnsi="HG丸ｺﾞｼｯｸM-PRO" w:hint="eastAsia"/>
          <w:kern w:val="0"/>
          <w:sz w:val="20"/>
        </w:rPr>
        <w:t>28</w:t>
      </w:r>
      <w:r w:rsidR="00F868B8" w:rsidRPr="00DB7F74">
        <w:rPr>
          <w:rFonts w:ascii="HG丸ｺﾞｼｯｸM-PRO" w:eastAsia="HG丸ｺﾞｼｯｸM-PRO" w:hAnsi="HG丸ｺﾞｼｯｸM-PRO" w:hint="eastAsia"/>
          <w:kern w:val="0"/>
          <w:sz w:val="20"/>
        </w:rPr>
        <w:t>年6</w:t>
      </w:r>
      <w:r w:rsidR="0016295D" w:rsidRPr="00DB7F74">
        <w:rPr>
          <w:rFonts w:ascii="HG丸ｺﾞｼｯｸM-PRO" w:eastAsia="HG丸ｺﾞｼｯｸM-PRO" w:hAnsi="HG丸ｺﾞｼｯｸM-PRO" w:hint="eastAsia"/>
          <w:kern w:val="0"/>
          <w:sz w:val="20"/>
        </w:rPr>
        <w:t>月13</w:t>
      </w:r>
      <w:r w:rsidR="00F868B8" w:rsidRPr="00DB7F74">
        <w:rPr>
          <w:rFonts w:ascii="HG丸ｺﾞｼｯｸM-PRO" w:eastAsia="HG丸ｺﾞｼｯｸM-PRO" w:hAnsi="HG丸ｺﾞｼｯｸM-PRO" w:hint="eastAsia"/>
          <w:kern w:val="0"/>
          <w:sz w:val="20"/>
        </w:rPr>
        <w:t>日　野田市立第二中学校　保健室</w:t>
      </w:r>
    </w:p>
    <w:p w:rsidR="0016295D" w:rsidRDefault="0016295D" w:rsidP="0023449C">
      <w:pPr>
        <w:spacing w:line="0" w:lineRule="atLeast"/>
        <w:ind w:firstLineChars="50" w:firstLine="100"/>
        <w:jc w:val="center"/>
        <w:rPr>
          <w:rFonts w:asciiTheme="majorEastAsia" w:eastAsiaTheme="majorEastAsia" w:hAnsiTheme="majorEastAsia"/>
          <w:kern w:val="0"/>
          <w:sz w:val="20"/>
        </w:rPr>
      </w:pPr>
    </w:p>
    <w:p w:rsidR="002F6FF2" w:rsidRPr="00F42D83" w:rsidRDefault="0016295D" w:rsidP="0023449C">
      <w:pPr>
        <w:spacing w:line="276" w:lineRule="auto"/>
        <w:rPr>
          <w:rFonts w:ascii="HGP行書体" w:eastAsia="HGP行書体" w:hAnsi="HG丸ｺﾞｼｯｸM-PRO"/>
          <w:sz w:val="44"/>
        </w:rPr>
      </w:pPr>
      <w:bookmarkStart w:id="0" w:name="_GoBack"/>
      <w:r w:rsidRPr="00DF2193">
        <w:rPr>
          <w:noProof/>
        </w:rPr>
        <w:drawing>
          <wp:anchor distT="0" distB="0" distL="114300" distR="114300" simplePos="0" relativeHeight="251664384" behindDoc="0" locked="0" layoutInCell="1" allowOverlap="1" wp14:anchorId="3C7B0C9B" wp14:editId="579F6355">
            <wp:simplePos x="0" y="0"/>
            <wp:positionH relativeFrom="column">
              <wp:posOffset>85210</wp:posOffset>
            </wp:positionH>
            <wp:positionV relativeFrom="paragraph">
              <wp:posOffset>647567</wp:posOffset>
            </wp:positionV>
            <wp:extent cx="5414532" cy="4333860"/>
            <wp:effectExtent l="0" t="0" r="0" b="0"/>
            <wp:wrapNone/>
            <wp:docPr id="6" name="図 6" descr="C:\Users\Teacher24\AppData\Local\Microsoft\Windows\Temporary Internet Files\Content.IE5\NNEA26QZ\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eacher24\AppData\Local\Microsoft\Windows\Temporary Internet Files\Content.IE5\NNEA26QZ\c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4532" cy="433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DF2193" w:rsidRPr="00DB7F74">
        <w:rPr>
          <w:rFonts w:ascii="HGP教科書体" w:eastAsia="HGP教科書体" w:hAnsi="HGP創英角ﾎﾟｯﾌﾟ体" w:hint="eastAsia"/>
          <w:b/>
          <w:spacing w:val="4"/>
          <w:w w:val="45"/>
          <w:kern w:val="0"/>
          <w:sz w:val="72"/>
          <w:fitText w:val="4860" w:id="1178757120"/>
        </w:rPr>
        <w:t>世界で一番患者数が多い病気は･</w:t>
      </w:r>
      <w:r w:rsidR="00DF2193" w:rsidRPr="00DB7F74">
        <w:rPr>
          <w:rFonts w:ascii="HGP教科書体" w:eastAsia="HGP教科書体" w:hAnsi="HG丸ｺﾞｼｯｸM-PRO" w:hint="eastAsia"/>
          <w:b/>
          <w:spacing w:val="4"/>
          <w:w w:val="45"/>
          <w:kern w:val="0"/>
          <w:sz w:val="72"/>
          <w:fitText w:val="4860" w:id="1178757120"/>
        </w:rPr>
        <w:t>･</w:t>
      </w:r>
      <w:r w:rsidR="00DF2193" w:rsidRPr="00DB7F74">
        <w:rPr>
          <w:rFonts w:ascii="HGP教科書体" w:eastAsia="HGP教科書体" w:hAnsi="HG丸ｺﾞｼｯｸM-PRO" w:hint="eastAsia"/>
          <w:b/>
          <w:spacing w:val="-36"/>
          <w:w w:val="45"/>
          <w:kern w:val="0"/>
          <w:sz w:val="72"/>
          <w:fitText w:val="4860" w:id="1178757120"/>
        </w:rPr>
        <w:t>･</w:t>
      </w:r>
      <w:r w:rsidRPr="0016295D">
        <w:rPr>
          <w:rFonts w:ascii="HGP教科書体" w:eastAsia="HGP教科書体" w:hAnsi="HG丸ｺﾞｼｯｸM-PRO" w:hint="eastAsia"/>
          <w:b/>
          <w:kern w:val="0"/>
          <w:sz w:val="32"/>
        </w:rPr>
        <w:t xml:space="preserve"> </w:t>
      </w:r>
      <w:r w:rsidR="00303770" w:rsidRPr="00DB7F74">
        <w:rPr>
          <w:rFonts w:ascii="ＤＨＰ平成明朝体W7" w:eastAsia="ＤＨＰ平成明朝体W7" w:hAnsi="ＤＨＰ平成明朝体W7"/>
          <w:spacing w:val="130"/>
          <w:kern w:val="0"/>
          <w:sz w:val="52"/>
          <w:fitText w:val="2080" w:id="1178779648"/>
        </w:rPr>
        <w:ruby>
          <w:rubyPr>
            <w:rubyAlign w:val="center"/>
            <w:hps w:val="20"/>
            <w:hpsRaise w:val="50"/>
            <w:hpsBaseText w:val="52"/>
            <w:lid w:val="ja-JP"/>
          </w:rubyPr>
          <w:rt>
            <w:r w:rsidR="00303770" w:rsidRPr="00DB7F74">
              <w:rPr>
                <w:rFonts w:ascii="ＤＨＰ平成明朝体W7" w:eastAsia="ＤＨＰ平成明朝体W7" w:hAnsi="ＤＨＰ平成明朝体W7"/>
                <w:kern w:val="0"/>
                <w:fitText w:val="2080" w:id="1178779648"/>
              </w:rPr>
              <w:t>ししゅうびょう</w:t>
            </w:r>
          </w:rt>
          <w:rubyBase>
            <w:r w:rsidR="00303770" w:rsidRPr="00DB7F74">
              <w:rPr>
                <w:rFonts w:ascii="ＤＨＰ平成明朝体W7" w:eastAsia="ＤＨＰ平成明朝体W7" w:hAnsi="ＤＨＰ平成明朝体W7"/>
                <w:kern w:val="0"/>
                <w:sz w:val="52"/>
                <w:fitText w:val="2080" w:id="1178779648"/>
              </w:rPr>
              <w:t>歯周病</w:t>
            </w:r>
          </w:rubyBase>
        </w:ruby>
      </w:r>
      <w:r w:rsidRPr="0016295D">
        <w:rPr>
          <w:rFonts w:ascii="ＤＨＰ平成明朝体W7" w:eastAsia="ＤＨＰ平成明朝体W7" w:hAnsi="ＤＨＰ平成明朝体W7"/>
          <w:kern w:val="0"/>
        </w:rPr>
        <w:t xml:space="preserve"> </w:t>
      </w:r>
      <w:r w:rsidR="00DF2193" w:rsidRPr="00DB7F74">
        <w:rPr>
          <w:rFonts w:ascii="HGP教科書体" w:eastAsia="HGP教科書体" w:hAnsi="HG丸ｺﾞｼｯｸM-PRO" w:hint="eastAsia"/>
          <w:b/>
          <w:spacing w:val="7"/>
          <w:w w:val="51"/>
          <w:kern w:val="0"/>
          <w:sz w:val="56"/>
          <w:fitText w:val="1080" w:id="1178757377"/>
        </w:rPr>
        <w:t>です！</w:t>
      </w:r>
      <w:r w:rsidR="00DF2193" w:rsidRPr="00DB7F74">
        <w:rPr>
          <w:rFonts w:ascii="HGP教科書体" w:eastAsia="HGP教科書体" w:hAnsi="HG丸ｺﾞｼｯｸM-PRO" w:hint="eastAsia"/>
          <w:b/>
          <w:spacing w:val="3"/>
          <w:w w:val="51"/>
          <w:kern w:val="0"/>
          <w:sz w:val="56"/>
          <w:fitText w:val="1080" w:id="1178757377"/>
        </w:rPr>
        <w:t>！</w:t>
      </w:r>
    </w:p>
    <w:p w:rsidR="002F6FF2" w:rsidRDefault="002F6FF2"/>
    <w:p w:rsidR="002F6FF2" w:rsidRDefault="0016295D">
      <w:r w:rsidRPr="00FD538E">
        <w:rPr>
          <w:noProof/>
        </w:rPr>
        <w:drawing>
          <wp:anchor distT="0" distB="0" distL="114300" distR="114300" simplePos="0" relativeHeight="251671552" behindDoc="0" locked="0" layoutInCell="1" allowOverlap="1" wp14:anchorId="0DAC54CE" wp14:editId="273E229A">
            <wp:simplePos x="0" y="0"/>
            <wp:positionH relativeFrom="column">
              <wp:posOffset>5671982</wp:posOffset>
            </wp:positionH>
            <wp:positionV relativeFrom="paragraph">
              <wp:posOffset>208280</wp:posOffset>
            </wp:positionV>
            <wp:extent cx="2519680" cy="1330486"/>
            <wp:effectExtent l="0" t="0" r="0" b="3175"/>
            <wp:wrapNone/>
            <wp:docPr id="13" name="図 13" descr="C:\Users\Teacher24\AppData\Local\Microsoft\Windows\Temporary Internet Files\Content.IE5\SB7FR936\d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eacher24\AppData\Local\Microsoft\Windows\Temporary Internet Files\Content.IE5\SB7FR936\d1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9680" cy="1330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F6FF2" w:rsidRDefault="002F6FF2"/>
    <w:p w:rsidR="002F6FF2" w:rsidRDefault="002F6FF2"/>
    <w:p w:rsidR="002F6FF2" w:rsidRDefault="002F6FF2"/>
    <w:p w:rsidR="002F6FF2" w:rsidRDefault="002F6FF2"/>
    <w:p w:rsidR="002F6FF2" w:rsidRDefault="002F6FF2"/>
    <w:p w:rsidR="002F6FF2" w:rsidRDefault="00DC15CD">
      <w:r w:rsidRPr="008C5394">
        <w:rPr>
          <w:noProof/>
        </w:rPr>
        <w:drawing>
          <wp:anchor distT="0" distB="0" distL="114300" distR="114300" simplePos="0" relativeHeight="251670528" behindDoc="0" locked="0" layoutInCell="1" allowOverlap="1" wp14:anchorId="4C67D4FE" wp14:editId="4662F2D5">
            <wp:simplePos x="0" y="0"/>
            <wp:positionH relativeFrom="column">
              <wp:posOffset>5682777</wp:posOffset>
            </wp:positionH>
            <wp:positionV relativeFrom="paragraph">
              <wp:posOffset>232410</wp:posOffset>
            </wp:positionV>
            <wp:extent cx="2519680" cy="2392045"/>
            <wp:effectExtent l="0" t="0" r="0" b="8255"/>
            <wp:wrapNone/>
            <wp:docPr id="11" name="図 11" descr="C:\Users\Teacher24\AppData\Local\Microsoft\Windows\Temporary Internet Files\Content.IE5\NNEA26QZ\d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eacher24\AppData\Local\Microsoft\Windows\Temporary Internet Files\Content.IE5\NNEA26QZ\d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51"/>
                    <a:stretch/>
                  </pic:blipFill>
                  <pic:spPr bwMode="auto">
                    <a:xfrm>
                      <a:off x="0" y="0"/>
                      <a:ext cx="2519680" cy="239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F6FF2" w:rsidRDefault="002F6FF2"/>
    <w:p w:rsidR="002F6FF2" w:rsidRDefault="002F6FF2"/>
    <w:p w:rsidR="002F6FF2" w:rsidRDefault="002F6FF2"/>
    <w:p w:rsidR="002F6FF2" w:rsidRDefault="002F6FF2"/>
    <w:p w:rsidR="002F6FF2" w:rsidRDefault="002F6FF2"/>
    <w:p w:rsidR="002F6FF2" w:rsidRDefault="002F6FF2"/>
    <w:p w:rsidR="0016295D" w:rsidRDefault="0016295D"/>
    <w:p w:rsidR="0016295D" w:rsidRDefault="0016295D"/>
    <w:p w:rsidR="0016295D" w:rsidRDefault="0016295D"/>
    <w:p w:rsidR="0016295D" w:rsidRDefault="0016295D"/>
    <w:p w:rsidR="0016295D" w:rsidRDefault="0016295D"/>
    <w:p w:rsidR="002F6FF2" w:rsidRDefault="0016295D">
      <w:r w:rsidRPr="00DB7F74">
        <w:rPr>
          <w:rFonts w:asciiTheme="majorEastAsia" w:eastAsiaTheme="majorEastAsia" w:hAnsiTheme="majorEastAsia"/>
          <w:noProof/>
          <w:sz w:val="28"/>
        </w:rPr>
        <w:drawing>
          <wp:anchor distT="0" distB="0" distL="114300" distR="114300" simplePos="0" relativeHeight="251675648" behindDoc="0" locked="0" layoutInCell="1" allowOverlap="1" wp14:anchorId="5CA58C6A" wp14:editId="5608AE86">
            <wp:simplePos x="0" y="0"/>
            <wp:positionH relativeFrom="column">
              <wp:posOffset>2110563</wp:posOffset>
            </wp:positionH>
            <wp:positionV relativeFrom="paragraph">
              <wp:posOffset>185597</wp:posOffset>
            </wp:positionV>
            <wp:extent cx="6464595" cy="1299210"/>
            <wp:effectExtent l="0" t="0" r="0" b="0"/>
            <wp:wrapNone/>
            <wp:docPr id="15" name="図 15" descr="C:\Users\Teacher24\AppData\Local\Microsoft\Windows\Temporary Internet Files\Content.IE5\NNEA26QZ\d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Teacher24\AppData\Local\Microsoft\Windows\Temporary Internet Files\Content.IE5\NNEA26QZ\d1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5301" cy="1299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B7F74">
        <w:rPr>
          <w:rFonts w:asciiTheme="majorEastAsia" w:eastAsiaTheme="majorEastAsia" w:hAnsiTheme="majorEastAsia"/>
          <w:b/>
          <w:noProof/>
        </w:rPr>
        <w:drawing>
          <wp:anchor distT="0" distB="0" distL="114300" distR="114300" simplePos="0" relativeHeight="251678720" behindDoc="0" locked="0" layoutInCell="1" allowOverlap="1" wp14:anchorId="261C39BA" wp14:editId="23DF4F64">
            <wp:simplePos x="0" y="0"/>
            <wp:positionH relativeFrom="column">
              <wp:posOffset>-107433</wp:posOffset>
            </wp:positionH>
            <wp:positionV relativeFrom="paragraph">
              <wp:posOffset>408645</wp:posOffset>
            </wp:positionV>
            <wp:extent cx="1924050" cy="1011555"/>
            <wp:effectExtent l="0" t="0" r="0" b="0"/>
            <wp:wrapNone/>
            <wp:docPr id="19" name="図 19" descr="C:\Users\Teacher24\AppData\Local\Microsoft\Windows\Temporary Internet Files\Content.IE5\NNEA26QZ\illust_k5_201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Teacher24\AppData\Local\Microsoft\Windows\Temporary Internet Files\Content.IE5\NNEA26QZ\illust_k5_2014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011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0CDF" w:rsidRPr="00DB7F74">
        <w:rPr>
          <w:rFonts w:asciiTheme="majorEastAsia" w:eastAsiaTheme="majorEastAsia" w:hAnsiTheme="majorEastAsia" w:hint="eastAsia"/>
          <w:b/>
        </w:rPr>
        <w:t>6月は</w:t>
      </w:r>
      <w:r w:rsidR="00E95E0C">
        <w:rPr>
          <w:rFonts w:asciiTheme="majorEastAsia" w:eastAsiaTheme="majorEastAsia" w:hAnsiTheme="majorEastAsia" w:hint="eastAsia"/>
          <w:b/>
        </w:rPr>
        <w:t xml:space="preserve"> </w:t>
      </w:r>
      <w:r w:rsidR="00E70CDF" w:rsidRPr="00DB7F74">
        <w:rPr>
          <w:rFonts w:ascii="HG創英角ｺﾞｼｯｸUB" w:eastAsia="HG創英角ｺﾞｼｯｸUB" w:hAnsi="HG創英角ｺﾞｼｯｸUB" w:hint="eastAsia"/>
          <w:sz w:val="30"/>
          <w:szCs w:val="30"/>
        </w:rPr>
        <w:t>歯と口の健康</w:t>
      </w:r>
      <w:r w:rsidR="00E95E0C" w:rsidRPr="00DB7F74">
        <w:rPr>
          <w:rFonts w:ascii="HG創英角ｺﾞｼｯｸUB" w:eastAsia="HG創英角ｺﾞｼｯｸUB" w:hAnsi="HG創英角ｺﾞｼｯｸUB" w:hint="eastAsia"/>
          <w:sz w:val="30"/>
          <w:szCs w:val="30"/>
        </w:rPr>
        <w:t>月間</w:t>
      </w:r>
    </w:p>
    <w:p w:rsidR="002F6FF2" w:rsidRDefault="002F6FF2"/>
    <w:p w:rsidR="0016295D" w:rsidRDefault="0016295D">
      <w:pPr>
        <w:rPr>
          <w:b/>
          <w:noProof/>
        </w:rPr>
      </w:pPr>
    </w:p>
    <w:p w:rsidR="0016295D" w:rsidRDefault="0016295D">
      <w:pPr>
        <w:rPr>
          <w:rFonts w:ascii="HGP創英角ﾎﾟｯﾌﾟ体" w:eastAsia="HGP創英角ﾎﾟｯﾌﾟ体" w:hAnsi="HGP創英角ﾎﾟｯﾌﾟ体"/>
          <w:noProof/>
          <w:sz w:val="28"/>
        </w:rPr>
      </w:pPr>
    </w:p>
    <w:p w:rsidR="0023449C" w:rsidRDefault="0023449C"/>
    <w:p w:rsidR="002F6FF2" w:rsidRDefault="0016295D">
      <w:r w:rsidRPr="00303770">
        <w:rPr>
          <w:rFonts w:ascii="HG丸ｺﾞｼｯｸM-PRO" w:eastAsia="HG丸ｺﾞｼｯｸM-PRO" w:hAnsi="HG丸ｺﾞｼｯｸM-PRO"/>
          <w:noProof/>
        </w:rPr>
        <w:drawing>
          <wp:anchor distT="0" distB="0" distL="114300" distR="114300" simplePos="0" relativeHeight="251676672" behindDoc="0" locked="0" layoutInCell="1" allowOverlap="1" wp14:anchorId="0109F1C7" wp14:editId="758D1397">
            <wp:simplePos x="0" y="0"/>
            <wp:positionH relativeFrom="column">
              <wp:posOffset>4220210</wp:posOffset>
            </wp:positionH>
            <wp:positionV relativeFrom="paragraph">
              <wp:posOffset>-119675</wp:posOffset>
            </wp:positionV>
            <wp:extent cx="967475" cy="859051"/>
            <wp:effectExtent l="0" t="0" r="4445" b="0"/>
            <wp:wrapNone/>
            <wp:docPr id="16" name="図 16" descr="C:\Users\Teacher24\AppData\Local\Microsoft\Windows\Temporary Internet Files\Content.IE5\SB7FR936\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eacher24\AppData\Local\Microsoft\Windows\Temporary Internet Files\Content.IE5\SB7FR936\d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475" cy="859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F6FF2" w:rsidRDefault="002F6FF2"/>
    <w:p w:rsidR="002F6FF2" w:rsidRDefault="002F6FF2"/>
    <w:p w:rsidR="002F6FF2" w:rsidRDefault="002F6FF2"/>
    <w:p w:rsidR="002F6FF2" w:rsidRDefault="002F6FF2"/>
    <w:p w:rsidR="002F6FF2" w:rsidRDefault="002F6FF2"/>
    <w:p w:rsidR="002F6FF2" w:rsidRDefault="002F6FF2"/>
    <w:p w:rsidR="002F6FF2" w:rsidRDefault="002F6FF2"/>
    <w:p w:rsidR="002F6FF2" w:rsidRDefault="002F6FF2"/>
    <w:p w:rsidR="002F6FF2" w:rsidRDefault="002F6FF2"/>
    <w:p w:rsidR="002F6FF2" w:rsidRDefault="002F6FF2"/>
    <w:p w:rsidR="002F6FF2" w:rsidRDefault="002F6FF2"/>
    <w:p w:rsidR="002F6FF2" w:rsidRDefault="002F6FF2"/>
    <w:p w:rsidR="002F6FF2" w:rsidRDefault="002F6FF2"/>
    <w:p w:rsidR="002F6FF2" w:rsidRDefault="00D074B9">
      <w:r w:rsidRPr="00DF2193">
        <w:rPr>
          <w:noProof/>
        </w:rPr>
        <w:drawing>
          <wp:anchor distT="0" distB="0" distL="114300" distR="114300" simplePos="0" relativeHeight="251663360" behindDoc="0" locked="0" layoutInCell="1" allowOverlap="1" wp14:anchorId="4938D1ED" wp14:editId="23DA5DAC">
            <wp:simplePos x="0" y="0"/>
            <wp:positionH relativeFrom="column">
              <wp:posOffset>2825750</wp:posOffset>
            </wp:positionH>
            <wp:positionV relativeFrom="paragraph">
              <wp:posOffset>58258</wp:posOffset>
            </wp:positionV>
            <wp:extent cx="2844800" cy="3590290"/>
            <wp:effectExtent l="0" t="0" r="0" b="0"/>
            <wp:wrapNone/>
            <wp:docPr id="4" name="図 4" descr="C:\Users\Teacher24\AppData\Local\Microsoft\Windows\Temporary Internet Files\Content.IE5\NNEA26QZ\p65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eacher24\AppData\Local\Microsoft\Windows\Temporary Internet Files\Content.IE5\NNEA26QZ\p650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800" cy="3590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F6FF2" w:rsidRDefault="002F6FF2"/>
    <w:p w:rsidR="002F6FF2" w:rsidRDefault="002F6FF2"/>
    <w:p w:rsidR="002F6FF2" w:rsidRDefault="002F6FF2" w:rsidP="00E95E0C"/>
    <w:p w:rsidR="008C5394" w:rsidRDefault="008C5394">
      <w:pPr>
        <w:rPr>
          <w:noProof/>
        </w:rPr>
      </w:pPr>
    </w:p>
    <w:p w:rsidR="008C5394" w:rsidRDefault="008C5394">
      <w:pPr>
        <w:rPr>
          <w:noProof/>
        </w:rPr>
      </w:pPr>
    </w:p>
    <w:p w:rsidR="002F6FF2" w:rsidRDefault="002F6FF2"/>
    <w:p w:rsidR="002F6FF2" w:rsidRDefault="002F6FF2"/>
    <w:p w:rsidR="002F6FF2" w:rsidRDefault="002F6FF2"/>
    <w:p w:rsidR="002F6FF2" w:rsidRDefault="002F6FF2"/>
    <w:p w:rsidR="002F6FF2" w:rsidRDefault="002F6FF2"/>
    <w:p w:rsidR="002F6FF2" w:rsidRDefault="002F6FF2"/>
    <w:p w:rsidR="002F6FF2" w:rsidRDefault="002F6FF2"/>
    <w:p w:rsidR="002F6FF2" w:rsidRDefault="002F6FF2"/>
    <w:sectPr w:rsidR="002F6FF2" w:rsidSect="008C5394">
      <w:pgSz w:w="20639" w:h="14572" w:orient="landscape" w:code="12"/>
      <w:pgMar w:top="993" w:right="1080" w:bottom="851" w:left="1080" w:header="851" w:footer="992" w:gutter="0"/>
      <w:cols w:num="2"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HG創英角ｺﾞｼｯｸUB">
    <w:panose1 w:val="020B0909000000000000"/>
    <w:charset w:val="80"/>
    <w:family w:val="modern"/>
    <w:pitch w:val="fixed"/>
    <w:sig w:usb0="E00002FF" w:usb1="6AC7FDFB" w:usb2="00000012" w:usb3="00000000" w:csb0="0002009F" w:csb1="00000000"/>
  </w:font>
  <w:font w:name="HGP行書体">
    <w:panose1 w:val="03000600000000000000"/>
    <w:charset w:val="80"/>
    <w:family w:val="script"/>
    <w:pitch w:val="variable"/>
    <w:sig w:usb0="80000281" w:usb1="28C76CF8" w:usb2="00000010" w:usb3="00000000" w:csb0="00020000" w:csb1="00000000"/>
  </w:font>
  <w:font w:name="HGP教科書体">
    <w:panose1 w:val="02020600000000000000"/>
    <w:charset w:val="80"/>
    <w:family w:val="roman"/>
    <w:pitch w:val="variable"/>
    <w:sig w:usb0="80000281" w:usb1="28C76CF8" w:usb2="00000010" w:usb3="00000000" w:csb0="00020000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ＤＨＰ平成明朝体W7">
    <w:panose1 w:val="02020700000000000000"/>
    <w:charset w:val="80"/>
    <w:family w:val="roman"/>
    <w:pitch w:val="variable"/>
    <w:sig w:usb0="80000283" w:usb1="2AC76CF8" w:usb2="00000010" w:usb3="00000000" w:csb0="0002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6FF2"/>
    <w:rsid w:val="0016295D"/>
    <w:rsid w:val="0023449C"/>
    <w:rsid w:val="00273D36"/>
    <w:rsid w:val="002F6FF2"/>
    <w:rsid w:val="00303770"/>
    <w:rsid w:val="004F0D9B"/>
    <w:rsid w:val="00567C58"/>
    <w:rsid w:val="005F270A"/>
    <w:rsid w:val="008C5394"/>
    <w:rsid w:val="00966C66"/>
    <w:rsid w:val="00A67FCC"/>
    <w:rsid w:val="00D074B9"/>
    <w:rsid w:val="00DB4985"/>
    <w:rsid w:val="00DB6A3F"/>
    <w:rsid w:val="00DB7F74"/>
    <w:rsid w:val="00DC15CD"/>
    <w:rsid w:val="00DE0345"/>
    <w:rsid w:val="00DF2193"/>
    <w:rsid w:val="00E07FC4"/>
    <w:rsid w:val="00E70CDF"/>
    <w:rsid w:val="00E95E0C"/>
    <w:rsid w:val="00EB28C8"/>
    <w:rsid w:val="00F42D83"/>
    <w:rsid w:val="00F868B8"/>
    <w:rsid w:val="00FD5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1E397DAC-E028-4AB2-A765-27B656DFC4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ate"/>
    <w:basedOn w:val="a"/>
    <w:next w:val="a"/>
    <w:link w:val="a4"/>
    <w:uiPriority w:val="99"/>
    <w:semiHidden/>
    <w:unhideWhenUsed/>
    <w:rsid w:val="002F6FF2"/>
  </w:style>
  <w:style w:type="character" w:customStyle="1" w:styleId="a4">
    <w:name w:val="日付 (文字)"/>
    <w:basedOn w:val="a0"/>
    <w:link w:val="a3"/>
    <w:uiPriority w:val="99"/>
    <w:semiHidden/>
    <w:rsid w:val="002F6FF2"/>
  </w:style>
  <w:style w:type="paragraph" w:styleId="a5">
    <w:name w:val="Balloon Text"/>
    <w:basedOn w:val="a"/>
    <w:link w:val="a6"/>
    <w:uiPriority w:val="99"/>
    <w:semiHidden/>
    <w:unhideWhenUsed/>
    <w:rsid w:val="00DB4985"/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DB4985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E676B15A</Template>
  <TotalTime>192</TotalTime>
  <Pages>1</Pages>
  <Words>29</Words>
  <Characters>171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野田市教育委員会</dc:creator>
  <cp:keywords/>
  <dc:description/>
  <cp:lastModifiedBy>野田市教育委員会</cp:lastModifiedBy>
  <cp:revision>6</cp:revision>
  <cp:lastPrinted>2016-06-11T02:15:00Z</cp:lastPrinted>
  <dcterms:created xsi:type="dcterms:W3CDTF">2016-05-30T02:01:00Z</dcterms:created>
  <dcterms:modified xsi:type="dcterms:W3CDTF">2016-06-11T02:22:00Z</dcterms:modified>
</cp:coreProperties>
</file>